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C7BED" w14:textId="77777777" w:rsidR="003F53B6" w:rsidRDefault="003F53B6" w:rsidP="003F5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ASSHBY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07CB1F86" w14:textId="77777777" w:rsidR="003F53B6" w:rsidRDefault="003F53B6" w:rsidP="003F5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Hannington, Northamptonshire.</w:t>
      </w:r>
    </w:p>
    <w:p w14:paraId="168504CA" w14:textId="77777777" w:rsidR="003F53B6" w:rsidRDefault="003F53B6" w:rsidP="003F53B6">
      <w:pPr>
        <w:pStyle w:val="NoSpacing"/>
        <w:rPr>
          <w:rFonts w:cs="Times New Roman"/>
          <w:szCs w:val="24"/>
        </w:rPr>
      </w:pPr>
    </w:p>
    <w:p w14:paraId="08157A33" w14:textId="77777777" w:rsidR="003F53B6" w:rsidRDefault="003F53B6" w:rsidP="003F53B6">
      <w:pPr>
        <w:pStyle w:val="NoSpacing"/>
        <w:rPr>
          <w:rFonts w:cs="Times New Roman"/>
          <w:szCs w:val="24"/>
        </w:rPr>
      </w:pPr>
    </w:p>
    <w:p w14:paraId="3AFDAE93" w14:textId="77777777" w:rsidR="003F53B6" w:rsidRDefault="003F53B6" w:rsidP="003F5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Probate of her Will.</w:t>
      </w:r>
    </w:p>
    <w:p w14:paraId="311F1226" w14:textId="77777777" w:rsidR="003F53B6" w:rsidRDefault="003F53B6" w:rsidP="003F5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Index, 1462-1857)</w:t>
      </w:r>
    </w:p>
    <w:p w14:paraId="1007FFFE" w14:textId="77777777" w:rsidR="003F53B6" w:rsidRDefault="003F53B6" w:rsidP="003F53B6">
      <w:pPr>
        <w:pStyle w:val="NoSpacing"/>
        <w:rPr>
          <w:rFonts w:cs="Times New Roman"/>
          <w:szCs w:val="24"/>
        </w:rPr>
      </w:pPr>
    </w:p>
    <w:p w14:paraId="1DF471FE" w14:textId="77777777" w:rsidR="003F53B6" w:rsidRDefault="003F53B6" w:rsidP="003F53B6">
      <w:pPr>
        <w:pStyle w:val="NoSpacing"/>
        <w:rPr>
          <w:rFonts w:cs="Times New Roman"/>
          <w:szCs w:val="24"/>
        </w:rPr>
      </w:pPr>
    </w:p>
    <w:p w14:paraId="45C5D206" w14:textId="77777777" w:rsidR="003F53B6" w:rsidRDefault="003F53B6" w:rsidP="003F5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April 2024</w:t>
      </w:r>
    </w:p>
    <w:p w14:paraId="1D5DF0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C78E" w14:textId="77777777" w:rsidR="003F53B6" w:rsidRDefault="003F53B6" w:rsidP="009139A6">
      <w:r>
        <w:separator/>
      </w:r>
    </w:p>
  </w:endnote>
  <w:endnote w:type="continuationSeparator" w:id="0">
    <w:p w14:paraId="584DEC1E" w14:textId="77777777" w:rsidR="003F53B6" w:rsidRDefault="003F53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52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F5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B12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C8A3" w14:textId="77777777" w:rsidR="003F53B6" w:rsidRDefault="003F53B6" w:rsidP="009139A6">
      <w:r>
        <w:separator/>
      </w:r>
    </w:p>
  </w:footnote>
  <w:footnote w:type="continuationSeparator" w:id="0">
    <w:p w14:paraId="3CF9B481" w14:textId="77777777" w:rsidR="003F53B6" w:rsidRDefault="003F53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96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2A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D25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3B6"/>
    <w:rsid w:val="000666E0"/>
    <w:rsid w:val="002510B7"/>
    <w:rsid w:val="00270799"/>
    <w:rsid w:val="003F53B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4CF2"/>
  <w15:chartTrackingRefBased/>
  <w15:docId w15:val="{A2B83A7A-06B7-4B70-BC50-62840810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2024-04-06T14:16:00Z</dcterms:created>
  <dcterms:modified xsi:type="dcterms:W3CDTF">2024-04-06T14:17:00Z</dcterms:modified>
</cp:coreProperties>
</file>